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00" w:rsidRDefault="00AD519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B7080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EDUCAZIONE FISICA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 E GLI ALTRI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ALUNNI DELLE CLASSI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B70800" w:rsidRDefault="00B70800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B7080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Riconoscere e applicare procedure e regole di giochi sportivi 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0800" w:rsidRDefault="00AD51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comunicare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individualmente e collettivamente all'interno di un gruppo;</w:t>
            </w:r>
          </w:p>
          <w:p w:rsidR="00B70800" w:rsidRDefault="00AD51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rispettare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modo sufficientemente corretto le regole dei giochi;</w:t>
            </w: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B70800" w:rsidRDefault="00B708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coordinare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proprie azioni con quelle della squadra;</w:t>
            </w:r>
          </w:p>
          <w:p w:rsidR="00B70800" w:rsidRDefault="00AD51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coordinare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segmenti corporei fra loro;</w:t>
            </w:r>
          </w:p>
          <w:p w:rsidR="00B70800" w:rsidRDefault="00AD51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0800" w:rsidRDefault="00AD51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B70800" w:rsidRDefault="00B708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apportare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proprio contributo nel gruppo;</w:t>
            </w:r>
          </w:p>
          <w:p w:rsidR="00B70800" w:rsidRDefault="00AD51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coordinare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azioni fra loro, muovendosi a tempo;</w:t>
            </w:r>
          </w:p>
          <w:p w:rsidR="00B70800" w:rsidRDefault="00B7080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collaborativi;</w:t>
            </w:r>
          </w:p>
          <w:p w:rsidR="00B70800" w:rsidRDefault="00AD51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coordinazione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intersegmentaria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di squadra ed esercitazioni collettive;</w:t>
            </w:r>
          </w:p>
          <w:p w:rsidR="00B70800" w:rsidRDefault="00AD51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esercizi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ritmici collettivi;</w:t>
            </w:r>
          </w:p>
        </w:tc>
      </w:tr>
    </w:tbl>
    <w:p w:rsidR="00B70800" w:rsidRDefault="00B70800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B708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dicembre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gennaio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00" w:rsidRDefault="00AD51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di movimento;</w:t>
            </w:r>
          </w:p>
          <w:p w:rsidR="00B70800" w:rsidRDefault="00AD51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di squadra;</w:t>
            </w:r>
          </w:p>
          <w:p w:rsidR="00B70800" w:rsidRDefault="00B7080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B70800" w:rsidRDefault="00AD51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0800" w:rsidRDefault="00B70800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0800" w:rsidRDefault="00AD51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Matematica;    </w:t>
            </w:r>
          </w:p>
        </w:tc>
      </w:tr>
    </w:tbl>
    <w:p w:rsidR="00B70800" w:rsidRDefault="00B70800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B7080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AD519B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B70800" w:rsidRDefault="00AD51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per lo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sviluppo delle competenze:</w:t>
            </w:r>
          </w:p>
          <w:p w:rsidR="00B70800" w:rsidRDefault="00AD51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comprende all'interno delle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varie occasioni di gioco e di sport, il valore della collaborazione e della lealtà e l'importanza del rispetto delle regole;</w:t>
            </w:r>
          </w:p>
          <w:p w:rsidR="00B70800" w:rsidRDefault="00AD51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sperimenta in forma gradualmente più complessa, diver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se gestualità tecniche varie dal punto di vista dello spazio, del ritmo e della coordinazione;</w:t>
            </w:r>
          </w:p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/>
        </w:tc>
      </w:tr>
      <w:tr w:rsidR="00B70800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00" w:rsidRDefault="00B70800"/>
        </w:tc>
      </w:tr>
    </w:tbl>
    <w:p w:rsidR="00B70800" w:rsidRDefault="00B70800">
      <w:pPr>
        <w:pStyle w:val="Standard"/>
      </w:pPr>
    </w:p>
    <w:sectPr w:rsidR="00B70800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D519B">
      <w:pPr>
        <w:spacing w:after="0" w:line="240" w:lineRule="auto"/>
      </w:pPr>
      <w:r>
        <w:separator/>
      </w:r>
    </w:p>
  </w:endnote>
  <w:endnote w:type="continuationSeparator" w:id="0">
    <w:p w:rsidR="00000000" w:rsidRDefault="00AD5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D519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AD5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15F75DC2"/>
    <w:multiLevelType w:val="multilevel"/>
    <w:tmpl w:val="2D6C0B30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">
    <w:nsid w:val="29EF73AC"/>
    <w:multiLevelType w:val="multilevel"/>
    <w:tmpl w:val="A16E866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419E7C86"/>
    <w:multiLevelType w:val="multilevel"/>
    <w:tmpl w:val="C7AED5D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4A22317C"/>
    <w:multiLevelType w:val="multilevel"/>
    <w:tmpl w:val="182A7388"/>
    <w:styleLink w:val="WWNum3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>
    <w:nsid w:val="4C8834A9"/>
    <w:multiLevelType w:val="multilevel"/>
    <w:tmpl w:val="0B18E130"/>
    <w:styleLink w:val="WWNum2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5">
    <w:nsid w:val="5E565DFB"/>
    <w:multiLevelType w:val="multilevel"/>
    <w:tmpl w:val="61B26A50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61EA0DDC"/>
    <w:multiLevelType w:val="multilevel"/>
    <w:tmpl w:val="B74EB2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67E45FCF"/>
    <w:multiLevelType w:val="multilevel"/>
    <w:tmpl w:val="9FFC125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715B0874"/>
    <w:multiLevelType w:val="multilevel"/>
    <w:tmpl w:val="DF52EB5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70800"/>
    <w:rsid w:val="00AD519B"/>
    <w:rsid w:val="00B7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2</cp:revision>
  <dcterms:created xsi:type="dcterms:W3CDTF">2015-11-04T19:23:00Z</dcterms:created>
  <dcterms:modified xsi:type="dcterms:W3CDTF">2015-11-04T19:23:00Z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